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9e06e66" w14:textId="9e06e66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DF0240">
        <w:t>748/2021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Pr="00884690">
        <w:rPr>
          <w:shd w:val="clear" w:color="auto" w:fill="FFFFFF"/>
        </w:rPr>
        <w:t>52000, 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DF0240">
        <w:t>-748/2021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DF0240" w:rsidP="00DF0240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DF0240">
        <w:t>Poliklinika za fizikalnu medicinu i rehabilitaciju sa fizikalnom terapijom TARSUS;</w:t>
      </w:r>
    </w:p>
    <w:p w:rsidR="006F725E" w:rsidP="00DF0240" w:rsidRDefault="00DF0240">
      <w:pPr>
        <w:tabs>
          <w:tab w:val="left" w:pos="709"/>
        </w:tabs>
        <w:ind w:left="708"/>
        <w:jc w:val="both"/>
      </w:pPr>
      <w:r>
        <w:t>OIB: 04306926854, Dugo Selo, I.G.Kovačića 22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0240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F024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F024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F024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F024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F024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02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2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F024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F024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F024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St-748/2021</izvorni_sadrzaj>
    <derivirana_varijabla naziv="DomainObject.Predmet.OznakaBroj_1">St-748/2021</derivirana_varijabla>
  </DomainObject.Predmet.OznakaBroj>
  <DomainObject.Predmet.OznakaBrojOptuznogAkta>
    <izvorni_sadrzaj>04-06-21-1309</izvorni_sadrzaj>
    <derivirana_varijabla naziv="DomainObject.Predmet.OznakaBrojOptuznogAkta_1">04-06-21-1309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Poliklinika za fizikalnu medicinu i rehabilitaciju sa fizikalnom terapijom TARSUS</izvorni_sadrzaj>
    <derivirana_varijabla naziv="DomainObject.Predmet.ProtustrankaFormated_1">  Poliklinika za fizikalnu medicinu i rehabilitaciju sa fizikalnom terapijom TARSUS</derivirana_varijabla>
  </DomainObject.Predmet.ProtustrankaFormated>
  <DomainObject.Predmet.ProtustrankaFormatedOIB>
    <izvorni_sadrzaj>  Poliklinika za fizikalnu medicinu i rehabilitaciju sa fizikalnom terapijom TARSUS, OIB 04306926854</izvorni_sadrzaj>
    <derivirana_varijabla naziv="DomainObject.Predmet.ProtustrankaFormatedOIB_1">  Poliklinika za fizikalnu medicinu i rehabilitaciju sa fizikalnom terapijom TARSUS, OIB 04306926854</derivirana_varijabla>
  </DomainObject.Predmet.ProtustrankaFormatedOIB>
  <DomainObject.Predmet.ProtustrankaFormatedWithAdress>
    <izvorni_sadrzaj> Poliklinika za fizikalnu medicinu i rehabilitaciju sa fizikalnom terapijom TARSUS, I.G.Kovačića 22, 10370 Dugo Selo</izvorni_sadrzaj>
    <derivirana_varijabla naziv="DomainObject.Predmet.ProtustrankaFormatedWithAdress_1"> Poliklinika za fizikalnu medicinu i rehabilitaciju sa fizikalnom terapijom TARSUS, I.G.Kovačića 22, 10370 Dugo Selo</derivirana_varijabla>
  </DomainObject.Predmet.ProtustrankaFormatedWithAdress>
  <DomainObject.Predmet.ProtustrankaFormatedWithAdressOIB>
    <izvorni_sadrzaj> Poliklinika za fizikalnu medicinu i rehabilitaciju sa fizikalnom terapijom TARSUS, OIB 04306926854, I.G.Kovačića 22, 10370 Dugo Selo</izvorni_sadrzaj>
    <derivirana_varijabla naziv="DomainObject.Predmet.ProtustrankaFormatedWithAdressOIB_1"> Poliklinika za fizikalnu medicinu i rehabilitaciju sa fizikalnom terapijom TARSUS, OIB 04306926854, I.G.Kovačića 22, 10370 Dugo Selo</derivirana_varijabla>
  </DomainObject.Predmet.ProtustrankaFormatedWithAdressOIB>
  <DomainObject.Predmet.ProtustrankaWithAdress>
    <izvorni_sadrzaj>Poliklinika za fizikalnu medicinu i rehabilitaciju sa fizikalnom terapijom TARSUS I.G.Kovačića 22, 10370 Dugo Selo</izvorni_sadrzaj>
    <derivirana_varijabla naziv="DomainObject.Predmet.ProtustrankaWithAdress_1">Poliklinika za fizikalnu medicinu i rehabilitaciju sa fizikalnom terapijom TARSUS I.G.Kovačića 22, 10370 Dugo Selo</derivirana_varijabla>
  </DomainObject.Predmet.ProtustrankaWithAdress>
  <DomainObject.Predmet.ProtustrankaWithAdressOIB>
    <izvorni_sadrzaj>Poliklinika za fizikalnu medicinu i rehabilitaciju sa fizikalnom terapijom TARSUS, OIB 04306926854, I.G.Kovačića 22, 10370 Dugo Selo</izvorni_sadrzaj>
    <derivirana_varijabla naziv="DomainObject.Predmet.ProtustrankaWithAdressOIB_1">Poliklinika za fizikalnu medicinu i rehabilitaciju sa fizikalnom terapijom TARSUS, OIB 04306926854, I.G.Kovačića 22, 10370 Dugo Selo</derivirana_varijabla>
  </DomainObject.Predmet.ProtustrankaWithAdressOIB>
  <DomainObject.Predmet.ProtustrankaNazivFormated>
    <izvorni_sadrzaj>Poliklinika za fizikalnu medicinu i rehabilitaciju sa fizikalnom terapijom TARSUS</izvorni_sadrzaj>
    <derivirana_varijabla naziv="DomainObject.Predmet.ProtustrankaNazivFormated_1">Poliklinika za fizikalnu medicinu i rehabilitaciju sa fizikalnom terapijom TARSUS</derivirana_varijabla>
  </DomainObject.Predmet.ProtustrankaNazivFormated>
  <DomainObject.Predmet.ProtustrankaNazivFormatedOIB>
    <izvorni_sadrzaj>Poliklinika za fizikalnu medicinu i rehabilitaciju sa fizikalnom terapijom TARSUS, OIB 04306926854</izvorni_sadrzaj>
    <derivirana_varijabla naziv="DomainObject.Predmet.ProtustrankaNazivFormatedOIB_1">Poliklinika za fizikalnu medicinu i rehabilitaciju sa fizikalnom terapijom TARSUS, OIB 04306926854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Poliklinika za fizikalnu medicinu i rehabilitaciju sa fizikalnom terapijom TARSUS</item>
    </izvorni_sadrzaj>
    <derivirana_varijabla naziv="DomainObject.Predmet.ProtuStrankaListFormated_1">
      <item>Poliklinika za fizikalnu medicinu i rehabilitaciju sa fizikalnom terapijom TARSUS</item>
    </derivirana_varijabla>
  </DomainObject.Predmet.ProtuStrankaListFormated>
  <DomainObject.Predmet.ProtuStrankaListFormatedOIB>
    <izvorni_sadrzaj>
      <item>Poliklinika za fizikalnu medicinu i rehabilitaciju sa fizikalnom terapijom TARSUS, OIB 04306926854</item>
    </izvorni_sadrzaj>
    <derivirana_varijabla naziv="DomainObject.Predmet.ProtuStrankaListFormatedOIB_1">
      <item>Poliklinika za fizikalnu medicinu i rehabilitaciju sa fizikalnom terapijom TARSUS, OIB 04306926854</item>
    </derivirana_varijabla>
  </DomainObject.Predmet.ProtuStrankaListFormatedOIB>
  <DomainObject.Predmet.ProtuStrankaListFormatedWithAdress>
    <izvorni_sadrzaj>
      <item>Poliklinika za fizikalnu medicinu i rehabilitaciju sa fizikalnom terapijom TARSUS, I.G.Kovačića 22, 10370 Dugo Selo</item>
    </izvorni_sadrzaj>
    <derivirana_varijabla naziv="DomainObject.Predmet.ProtuStrankaListFormatedWithAdress_1">
      <item>Poliklinika za fizikalnu medicinu i rehabilitaciju sa fizikalnom terapijom TARSUS, I.G.Kovačića 22, 10370 Dugo Selo</item>
    </derivirana_varijabla>
  </DomainObject.Predmet.ProtuStrankaListFormatedWithAdress>
  <DomainObject.Predmet.ProtuStrankaListFormatedWithAdressOIB>
    <izvorni_sadrzaj>
      <item>Poliklinika za fizikalnu medicinu i rehabilitaciju sa fizikalnom terapijom TARSUS, OIB 04306926854, I.G.Kovačića 22, 10370 Dugo Selo</item>
    </izvorni_sadrzaj>
    <derivirana_varijabla naziv="DomainObject.Predmet.ProtuStrankaListFormatedWithAdressOIB_1">
      <item>Poliklinika za fizikalnu medicinu i rehabilitaciju sa fizikalnom terapijom TARSUS, OIB 04306926854, I.G.Kovačića 22, 10370 Dugo Selo</item>
    </derivirana_varijabla>
  </DomainObject.Predmet.ProtuStrankaListFormatedWithAdressOIB>
  <DomainObject.Predmet.ProtuStrankaListNazivFormated>
    <izvorni_sadrzaj>
      <item>Poliklinika za fizikalnu medicinu i rehabilitaciju sa fizikalnom terapijom TARSUS</item>
    </izvorni_sadrzaj>
    <derivirana_varijabla naziv="DomainObject.Predmet.ProtuStrankaListNazivFormated_1">
      <item>Poliklinika za fizikalnu medicinu i rehabilitaciju sa fizikalnom terapijom TARSUS</item>
    </derivirana_varijabla>
  </DomainObject.Predmet.ProtuStrankaListNazivFormated>
  <DomainObject.Predmet.ProtuStrankaListNazivFormatedOIB>
    <izvorni_sadrzaj>
      <item>Poliklinika za fizikalnu medicinu i rehabilitaciju sa fizikalnom terapijom TARSUS, OIB 04306926854</item>
    </izvorni_sadrzaj>
    <derivirana_varijabla naziv="DomainObject.Predmet.ProtuStrankaListNazivFormatedOIB_1">
      <item>Poliklinika za fizikalnu medicinu i rehabilitaciju sa fizikalnom terapijom TARSUS, OIB 04306926854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Poliklinika za fizikalnu medicinu i rehabilitaciju sa fizikalnom terapijom TARSUS</izvorni_sadrzaj>
    <derivirana_varijabla naziv="DomainObject.Predmet.ProtustrankaIDrugi_1">Poliklinika za fizikalnu medicinu i rehabilitaciju sa fizikalnom terapijom TARSUS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Poliklinika za fizikalnu medicinu i rehabilitaciju sa fizikalnom terapijom TARSUS, OIB 04306926854, I.G.Kovačića 22, 10370 Dugo Selo</izvorni_sadrzaj>
    <derivirana_varijabla naziv="DomainObject.Predmet.ProtustrankaIDrugiAdressOIB_1">Poliklinika za fizikalnu medicinu i rehabilitaciju sa fizikalnom terapijom TARSUS, OIB 04306926854, I.G.Kovačića 22,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fizikalnu medicinu i rehabilitaciju sa fizikalnom terapijom TARSUS</item>
      <item>Financijska agencija</item>
    </izvorni_sadrzaj>
    <derivirana_varijabla naziv="DomainObject.Predmet.SudioniciListNaziv_1">
      <item>Poliklinika za fizikalnu medicinu i rehabilitaciju sa fizikalnom terapijom TARSUS</item>
      <item>Financijska agencija</item>
    </derivirana_varijabla>
  </DomainObject.Predmet.SudioniciListNaziv>
  <DomainObject.Predmet.SudioniciListAdressOIB>
    <izvorni_sadrzaj>
      <item>Poliklinika za fizikalnu medicinu i rehabilitaciju sa fizikalnom terapijom TARSUS, OIB 04306926854, I.G.Kovačića 22,10370 Dugo Selo</item>
      <item>Financijska agencija, OIB 85821130368, TRG SVIBANJSKIH ŽRTAVA 1995. 1,10000 Zagreb</item>
    </izvorni_sadrzaj>
    <derivirana_varijabla naziv="DomainObject.Predmet.SudioniciListAdressOIB_1">
      <item>Poliklinika za fizikalnu medicinu i rehabilitaciju sa fizikalnom terapijom TARSUS, OIB 04306926854, I.G.Kovačića 22,10370 Dugo Selo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04306926854</item>
      <item>, OIB 85821130368</item>
    </izvorni_sadrzaj>
    <derivirana_varijabla naziv="DomainObject.Predmet.SudioniciListNazivOIB_1">
      <item>, OIB 04306926854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141</properties:Words>
  <properties:Characters>849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2021-04-20T10:29:00Z</cp:lastPrinted>
  <dcterms:modified xmlns:xsi="http://www.w3.org/2001/XMLSchema-instance" xsi:type="dcterms:W3CDTF">2021-04-20T10:29:00Z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